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8E2801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E2801">
              <w:rPr>
                <w:b/>
                <w:sz w:val="26"/>
                <w:szCs w:val="26"/>
                <w:lang w:val="en-US"/>
              </w:rPr>
              <w:t>203C_064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8E2801" w:rsidRDefault="00C907B0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8E2801">
              <w:rPr>
                <w:b/>
                <w:sz w:val="26"/>
                <w:szCs w:val="26"/>
                <w:lang w:val="en-US"/>
              </w:rPr>
              <w:t>2057651</w:t>
            </w:r>
            <w:r w:rsidR="00C44B8B" w:rsidRPr="008E2801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F05ABC">
        <w:rPr>
          <w:b/>
          <w:sz w:val="26"/>
          <w:szCs w:val="26"/>
        </w:rPr>
        <w:t>(</w:t>
      </w:r>
      <w:r w:rsidR="00C907B0" w:rsidRPr="003541D8">
        <w:rPr>
          <w:b/>
          <w:sz w:val="26"/>
          <w:szCs w:val="26"/>
        </w:rPr>
        <w:t xml:space="preserve">Траверса ТМ6 с </w:t>
      </w:r>
      <w:r w:rsidR="00BF25A8">
        <w:rPr>
          <w:b/>
          <w:sz w:val="26"/>
          <w:szCs w:val="26"/>
        </w:rPr>
        <w:t xml:space="preserve">хомутом </w:t>
      </w:r>
      <w:r w:rsidR="00C907B0" w:rsidRPr="003541D8">
        <w:rPr>
          <w:b/>
          <w:sz w:val="26"/>
          <w:szCs w:val="26"/>
        </w:rPr>
        <w:t>Х</w:t>
      </w:r>
      <w:r w:rsidR="00BF25A8">
        <w:rPr>
          <w:b/>
          <w:sz w:val="26"/>
          <w:szCs w:val="26"/>
        </w:rPr>
        <w:t>4</w:t>
      </w:r>
      <w:r w:rsidR="00C907B0" w:rsidRPr="003541D8">
        <w:rPr>
          <w:b/>
          <w:sz w:val="26"/>
          <w:szCs w:val="26"/>
        </w:rPr>
        <w:t>2</w:t>
      </w:r>
      <w:r w:rsidR="00F05ABC">
        <w:rPr>
          <w:b/>
          <w:sz w:val="26"/>
          <w:szCs w:val="26"/>
        </w:rPr>
        <w:t>)</w:t>
      </w:r>
      <w:r w:rsidR="00B237CE" w:rsidRPr="00B237CE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B237CE">
        <w:rPr>
          <w:b/>
          <w:sz w:val="26"/>
          <w:szCs w:val="26"/>
          <w:u w:val="single"/>
        </w:rPr>
        <w:t>203</w:t>
      </w:r>
      <w:r w:rsidR="00F115B9" w:rsidRPr="00B237CE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F05ABC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F05ABC">
        <w:rPr>
          <w:sz w:val="24"/>
          <w:szCs w:val="24"/>
        </w:rPr>
        <w:t xml:space="preserve">Технические требования, характеристики </w:t>
      </w:r>
      <w:r w:rsidR="00D601A5" w:rsidRPr="00F05ABC">
        <w:rPr>
          <w:sz w:val="24"/>
          <w:szCs w:val="24"/>
        </w:rPr>
        <w:t>траверс</w:t>
      </w:r>
      <w:r w:rsidR="004F4E9E" w:rsidRPr="00F05ABC">
        <w:rPr>
          <w:sz w:val="24"/>
          <w:szCs w:val="24"/>
        </w:rPr>
        <w:t xml:space="preserve"> должны соответствовать </w:t>
      </w:r>
      <w:r w:rsidR="001759FB" w:rsidRPr="00F05ABC">
        <w:rPr>
          <w:sz w:val="24"/>
          <w:szCs w:val="24"/>
        </w:rPr>
        <w:t>требованиям</w:t>
      </w:r>
      <w:bookmarkStart w:id="1" w:name="Поле4"/>
      <w:r w:rsidR="00B237CE">
        <w:rPr>
          <w:sz w:val="24"/>
          <w:szCs w:val="24"/>
        </w:rPr>
        <w:t xml:space="preserve"> </w:t>
      </w:r>
      <w:r w:rsidR="003541D8" w:rsidRPr="00F05ABC">
        <w:rPr>
          <w:sz w:val="24"/>
          <w:szCs w:val="24"/>
        </w:rPr>
        <w:t>Т</w:t>
      </w:r>
      <w:r w:rsidR="00C907B0" w:rsidRPr="00F05ABC">
        <w:rPr>
          <w:sz w:val="24"/>
          <w:szCs w:val="24"/>
        </w:rPr>
        <w:t>ипов</w:t>
      </w:r>
      <w:r w:rsidR="00BF25A8">
        <w:rPr>
          <w:sz w:val="24"/>
          <w:szCs w:val="24"/>
        </w:rPr>
        <w:t>ых</w:t>
      </w:r>
      <w:r w:rsidR="00C907B0" w:rsidRPr="00F05ABC">
        <w:rPr>
          <w:sz w:val="24"/>
          <w:szCs w:val="24"/>
        </w:rPr>
        <w:t xml:space="preserve"> проект</w:t>
      </w:r>
      <w:r w:rsidR="00BF25A8">
        <w:rPr>
          <w:sz w:val="24"/>
          <w:szCs w:val="24"/>
        </w:rPr>
        <w:t>ов</w:t>
      </w:r>
      <w:r w:rsidR="00C907B0" w:rsidRPr="00F05ABC">
        <w:rPr>
          <w:sz w:val="24"/>
          <w:szCs w:val="24"/>
        </w:rPr>
        <w:t xml:space="preserve"> 3.407.1-143.8.6, 3.407.1-143.8.49</w:t>
      </w:r>
      <w:r w:rsidR="0073431B" w:rsidRPr="00F05ABC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53FB4" w:rsidRPr="00CB6078" w:rsidRDefault="00253FB4" w:rsidP="00253FB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253FB4" w:rsidRPr="00AB72BA" w:rsidRDefault="00253FB4" w:rsidP="00253FB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 xml:space="preserve">2.1. </w:t>
      </w:r>
      <w:r w:rsidRPr="00AB72BA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AB72BA">
        <w:rPr>
          <w:sz w:val="24"/>
          <w:szCs w:val="24"/>
        </w:rPr>
        <w:t xml:space="preserve">тся </w:t>
      </w:r>
      <w:r>
        <w:rPr>
          <w:sz w:val="24"/>
          <w:szCs w:val="24"/>
        </w:rPr>
        <w:t>траверсы</w:t>
      </w:r>
      <w:r w:rsidRPr="00AB72BA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AB72BA">
        <w:rPr>
          <w:sz w:val="24"/>
          <w:szCs w:val="24"/>
        </w:rPr>
        <w:t xml:space="preserve"> следующим требованиям:</w:t>
      </w:r>
    </w:p>
    <w:p w:rsidR="00253FB4" w:rsidRPr="00AB72BA" w:rsidRDefault="00253FB4" w:rsidP="00253FB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:rsidR="00253FB4" w:rsidRPr="00AB72BA" w:rsidRDefault="00253FB4" w:rsidP="00253F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53FB4" w:rsidRPr="00AB72BA" w:rsidRDefault="00253FB4" w:rsidP="00253F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53FB4" w:rsidRPr="00AB72BA" w:rsidRDefault="00253FB4" w:rsidP="00253F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53FB4" w:rsidRPr="00AB72BA" w:rsidRDefault="00253FB4" w:rsidP="00253F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впервые поставляемые заводом - изг</w:t>
      </w:r>
      <w:r>
        <w:rPr>
          <w:sz w:val="24"/>
          <w:szCs w:val="24"/>
        </w:rPr>
        <w:t>отовителем для нужд О</w:t>
      </w:r>
      <w:r w:rsidRPr="00AB72BA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53FB4" w:rsidRPr="00AB72BA" w:rsidRDefault="00253FB4" w:rsidP="00253F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</w:t>
      </w:r>
      <w:r>
        <w:rPr>
          <w:sz w:val="24"/>
          <w:szCs w:val="24"/>
        </w:rPr>
        <w:t>вшиеся ранее на энергообъектах О</w:t>
      </w:r>
      <w:r w:rsidRPr="00AB72BA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253FB4" w:rsidRPr="00AB72BA" w:rsidRDefault="00253FB4" w:rsidP="00253F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</w:t>
      </w:r>
      <w:r>
        <w:rPr>
          <w:sz w:val="24"/>
          <w:szCs w:val="24"/>
        </w:rPr>
        <w:t>тацию в аккредитованном Центре О</w:t>
      </w:r>
      <w:r w:rsidRPr="00AB72BA">
        <w:rPr>
          <w:sz w:val="24"/>
          <w:szCs w:val="24"/>
        </w:rPr>
        <w:t>АО «Россети»;</w:t>
      </w:r>
    </w:p>
    <w:p w:rsidR="00253FB4" w:rsidRPr="00AB72BA" w:rsidRDefault="00253FB4" w:rsidP="00253F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</w:t>
      </w:r>
      <w:r>
        <w:rPr>
          <w:sz w:val="24"/>
          <w:szCs w:val="24"/>
        </w:rPr>
        <w:t>ебованиям технической политики О</w:t>
      </w:r>
      <w:r w:rsidRPr="00AB72BA">
        <w:rPr>
          <w:sz w:val="24"/>
          <w:szCs w:val="24"/>
        </w:rPr>
        <w:t>АО «</w:t>
      </w:r>
      <w:r>
        <w:rPr>
          <w:sz w:val="24"/>
          <w:szCs w:val="24"/>
        </w:rPr>
        <w:t>Россети</w:t>
      </w:r>
      <w:r w:rsidRPr="00AB72BA">
        <w:rPr>
          <w:sz w:val="24"/>
          <w:szCs w:val="24"/>
        </w:rPr>
        <w:t>»;</w:t>
      </w:r>
    </w:p>
    <w:p w:rsidR="00253FB4" w:rsidRPr="00AB72BA" w:rsidRDefault="00253FB4" w:rsidP="00253F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траверс</w:t>
      </w:r>
      <w:r w:rsidRPr="00AB72BA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253FB4" w:rsidRPr="00AB72BA" w:rsidRDefault="00253FB4" w:rsidP="00253FB4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E2112">
        <w:rPr>
          <w:sz w:val="24"/>
          <w:szCs w:val="24"/>
        </w:rPr>
        <w:t xml:space="preserve">- </w:t>
      </w:r>
      <w:r w:rsidRPr="00AB72BA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53FB4" w:rsidRPr="009033EC" w:rsidRDefault="00253FB4" w:rsidP="00253FB4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tab/>
      </w:r>
      <w:r w:rsidRPr="00AB72BA"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</w:t>
      </w:r>
      <w:r>
        <w:rPr>
          <w:sz w:val="24"/>
          <w:szCs w:val="24"/>
        </w:rPr>
        <w:t>траверс для нужд О</w:t>
      </w:r>
      <w:r w:rsidRPr="00AB72BA">
        <w:rPr>
          <w:sz w:val="24"/>
          <w:szCs w:val="24"/>
        </w:rPr>
        <w:t xml:space="preserve">АО «МРСК Центра» обязан предоставить в составе своего предложения документацию </w:t>
      </w:r>
      <w:r w:rsidRPr="00AB72BA"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53FB4" w:rsidRPr="007118A9" w:rsidRDefault="00253FB4" w:rsidP="00253FB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253FB4" w:rsidRPr="0073431B" w:rsidRDefault="00B237CE" w:rsidP="00253FB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F05ABC">
        <w:rPr>
          <w:sz w:val="24"/>
          <w:szCs w:val="24"/>
        </w:rPr>
        <w:t>Типов</w:t>
      </w:r>
      <w:r w:rsidR="00BF25A8">
        <w:rPr>
          <w:sz w:val="24"/>
          <w:szCs w:val="24"/>
        </w:rPr>
        <w:t>ых</w:t>
      </w:r>
      <w:r w:rsidRPr="00F05ABC">
        <w:rPr>
          <w:sz w:val="24"/>
          <w:szCs w:val="24"/>
        </w:rPr>
        <w:t xml:space="preserve"> проект</w:t>
      </w:r>
      <w:r w:rsidR="00BF25A8">
        <w:rPr>
          <w:sz w:val="24"/>
          <w:szCs w:val="24"/>
        </w:rPr>
        <w:t>ов</w:t>
      </w:r>
      <w:r w:rsidRPr="00F05ABC">
        <w:rPr>
          <w:sz w:val="24"/>
          <w:szCs w:val="24"/>
        </w:rPr>
        <w:t xml:space="preserve"> 3.407.1-143.8.6, 3.407.1-143.8.49</w:t>
      </w:r>
      <w:r w:rsidR="00253FB4">
        <w:rPr>
          <w:sz w:val="26"/>
          <w:szCs w:val="26"/>
        </w:rPr>
        <w:t>;</w:t>
      </w:r>
    </w:p>
    <w:p w:rsidR="00253FB4" w:rsidRPr="009033EC" w:rsidRDefault="00253FB4" w:rsidP="00253FB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253FB4" w:rsidRPr="00B46AE8" w:rsidRDefault="00253FB4" w:rsidP="00253FB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>2.4. Упаковка, транспортирование, условия и сроки хранения.</w:t>
      </w:r>
    </w:p>
    <w:p w:rsidR="00253FB4" w:rsidRPr="00002E9F" w:rsidRDefault="00253FB4" w:rsidP="00253FB4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53FB4" w:rsidRPr="00002E9F" w:rsidRDefault="00253FB4" w:rsidP="00253FB4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>Правила приемки траверс должны соответствовать требованиям ГОСТ 23216</w:t>
      </w:r>
      <w:r w:rsidRPr="005E2112">
        <w:rPr>
          <w:sz w:val="24"/>
          <w:szCs w:val="24"/>
        </w:rPr>
        <w:t>-78</w:t>
      </w:r>
      <w:r w:rsidRPr="00002E9F">
        <w:rPr>
          <w:sz w:val="24"/>
          <w:szCs w:val="24"/>
        </w:rPr>
        <w:t xml:space="preserve">. </w:t>
      </w:r>
    </w:p>
    <w:p w:rsidR="00253FB4" w:rsidRPr="00002E9F" w:rsidRDefault="00253FB4" w:rsidP="00253F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53FB4" w:rsidRPr="009033EC" w:rsidRDefault="00253FB4" w:rsidP="00253FB4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траверс должна производиться в соответствии с требованиями нормативно-технической документации на конкретные типы </w:t>
      </w:r>
      <w:r>
        <w:rPr>
          <w:szCs w:val="24"/>
        </w:rPr>
        <w:t>изделия</w:t>
      </w:r>
      <w:r w:rsidRPr="00002E9F">
        <w:rPr>
          <w:szCs w:val="24"/>
        </w:rPr>
        <w:t>.</w:t>
      </w:r>
    </w:p>
    <w:p w:rsidR="00253FB4" w:rsidRPr="00F604E5" w:rsidRDefault="00253FB4" w:rsidP="00253F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 xml:space="preserve">2.5. Каждая партия </w:t>
      </w:r>
      <w:r>
        <w:rPr>
          <w:szCs w:val="24"/>
        </w:rPr>
        <w:t xml:space="preserve">траверс </w:t>
      </w:r>
      <w:r w:rsidRPr="00F604E5">
        <w:rPr>
          <w:szCs w:val="24"/>
        </w:rPr>
        <w:t>должна подвергаться приемо-сдаточным испытаниям в соответствие с ГОСТ 23216-78.</w:t>
      </w:r>
    </w:p>
    <w:p w:rsidR="00253FB4" w:rsidRPr="00F604E5" w:rsidRDefault="00253FB4" w:rsidP="00253F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2.6. Срок изготовления траверс должен быть не более полугода от момента поставки.</w:t>
      </w:r>
    </w:p>
    <w:p w:rsidR="00253FB4" w:rsidRPr="00446A53" w:rsidRDefault="00253FB4" w:rsidP="00253F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53FB4" w:rsidRPr="00CB6078" w:rsidRDefault="00253FB4" w:rsidP="00253FB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253FB4" w:rsidRPr="001D1989" w:rsidRDefault="00253FB4" w:rsidP="00253FB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1D1989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>
        <w:rPr>
          <w:sz w:val="24"/>
          <w:szCs w:val="24"/>
        </w:rPr>
        <w:t>траверс</w:t>
      </w:r>
      <w:r w:rsidRPr="001D1989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53FB4" w:rsidRPr="00CB6078" w:rsidRDefault="00253FB4" w:rsidP="00253FB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53FB4" w:rsidRPr="00CB6078" w:rsidRDefault="00253FB4" w:rsidP="00253FB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53FB4" w:rsidRPr="001D1989" w:rsidRDefault="00253FB4" w:rsidP="00253FB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53FB4" w:rsidRPr="00CB6078" w:rsidRDefault="00253FB4" w:rsidP="00253FB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53FB4" w:rsidRPr="00CB6078" w:rsidRDefault="00253FB4" w:rsidP="00253FB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53FB4" w:rsidRPr="00B46AE8" w:rsidRDefault="00253FB4" w:rsidP="00253F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траверс должны входить документы: </w:t>
      </w:r>
    </w:p>
    <w:p w:rsidR="00253FB4" w:rsidRPr="00B46AE8" w:rsidRDefault="00253FB4" w:rsidP="00253F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:rsidR="00253FB4" w:rsidRPr="00B46AE8" w:rsidRDefault="00253FB4" w:rsidP="00253F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253FB4" w:rsidRPr="00B46AE8" w:rsidRDefault="00253FB4" w:rsidP="00253FB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253FB4" w:rsidRPr="00B46AE8" w:rsidRDefault="00253FB4" w:rsidP="00253FB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253FB4" w:rsidRPr="00B46AE8" w:rsidRDefault="00253FB4" w:rsidP="00253FB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253FB4" w:rsidRPr="00B46AE8" w:rsidRDefault="00253FB4" w:rsidP="00253FB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253FB4" w:rsidRPr="00CB6078" w:rsidRDefault="00253FB4" w:rsidP="00253FB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253FB4" w:rsidRPr="00CB6078" w:rsidRDefault="00253FB4" w:rsidP="00253FB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253FB4" w:rsidRPr="00B46AE8" w:rsidRDefault="00253FB4" w:rsidP="00253F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Каждая партия </w:t>
      </w:r>
      <w:r>
        <w:rPr>
          <w:szCs w:val="24"/>
        </w:rPr>
        <w:t>траверс</w:t>
      </w:r>
      <w:r w:rsidRPr="00B46AE8">
        <w:rPr>
          <w:szCs w:val="24"/>
        </w:rPr>
        <w:t xml:space="preserve">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253FB4" w:rsidRPr="00B46AE8" w:rsidRDefault="00253FB4" w:rsidP="00253FB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BF25A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8AE" w:rsidRDefault="00B058AE">
      <w:r>
        <w:separator/>
      </w:r>
    </w:p>
  </w:endnote>
  <w:endnote w:type="continuationSeparator" w:id="0">
    <w:p w:rsidR="00B058AE" w:rsidRDefault="00B05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8AE" w:rsidRDefault="00B058AE">
      <w:r>
        <w:separator/>
      </w:r>
    </w:p>
  </w:footnote>
  <w:footnote w:type="continuationSeparator" w:id="0">
    <w:p w:rsidR="00B058AE" w:rsidRDefault="00B058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7B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06D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19D"/>
    <w:rsid w:val="0024696C"/>
    <w:rsid w:val="00247E6F"/>
    <w:rsid w:val="0025072F"/>
    <w:rsid w:val="002515F7"/>
    <w:rsid w:val="00252708"/>
    <w:rsid w:val="002528FF"/>
    <w:rsid w:val="00253FB4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480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1D8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2801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589D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58AE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37CE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1D8A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25A8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9E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07B0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706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BC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2B5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90BA6B7-9DF9-4858-A2F0-501ADDB5A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25C821-D7CA-4AD9-9665-EF01B14D21D4}"/>
</file>

<file path=customXml/itemProps2.xml><?xml version="1.0" encoding="utf-8"?>
<ds:datastoreItem xmlns:ds="http://schemas.openxmlformats.org/officeDocument/2006/customXml" ds:itemID="{607A024A-4680-43C8-9BE5-E2B0830EB861}"/>
</file>

<file path=customXml/itemProps3.xml><?xml version="1.0" encoding="utf-8"?>
<ds:datastoreItem xmlns:ds="http://schemas.openxmlformats.org/officeDocument/2006/customXml" ds:itemID="{8748E368-D3D3-46F6-BA22-077CE6340F74}"/>
</file>

<file path=customXml/itemProps4.xml><?xml version="1.0" encoding="utf-8"?>
<ds:datastoreItem xmlns:ds="http://schemas.openxmlformats.org/officeDocument/2006/customXml" ds:itemID="{7E105638-E8AA-47CD-A9B4-B82AEA3641B3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57</TotalTime>
  <Pages>1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2010-09-30T13:29:00Z</cp:lastPrinted>
  <dcterms:created xsi:type="dcterms:W3CDTF">2015-04-23T13:12:00Z</dcterms:created>
  <dcterms:modified xsi:type="dcterms:W3CDTF">2015-09-28T15:27:00Z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